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1C7D0" w14:textId="77777777" w:rsidR="000256AB" w:rsidRDefault="000256AB" w:rsidP="000256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PLUMSTED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95B6FA5" w14:textId="77777777" w:rsidR="000256AB" w:rsidRDefault="000256AB" w:rsidP="000256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Catfield</w:t>
      </w:r>
      <w:proofErr w:type="spellEnd"/>
      <w:r>
        <w:rPr>
          <w:rFonts w:cs="Times New Roman"/>
          <w:szCs w:val="24"/>
        </w:rPr>
        <w:t>, Norfolk. Smith.</w:t>
      </w:r>
    </w:p>
    <w:p w14:paraId="53D6FB29" w14:textId="77777777" w:rsidR="000256AB" w:rsidRDefault="000256AB" w:rsidP="000256AB">
      <w:pPr>
        <w:pStyle w:val="NoSpacing"/>
        <w:rPr>
          <w:rFonts w:cs="Times New Roman"/>
          <w:szCs w:val="24"/>
        </w:rPr>
      </w:pPr>
    </w:p>
    <w:p w14:paraId="796E3526" w14:textId="77777777" w:rsidR="000256AB" w:rsidRDefault="000256AB" w:rsidP="000256AB">
      <w:pPr>
        <w:pStyle w:val="NoSpacing"/>
        <w:rPr>
          <w:rFonts w:cs="Times New Roman"/>
          <w:szCs w:val="24"/>
        </w:rPr>
      </w:pPr>
    </w:p>
    <w:p w14:paraId="13F9EA2B" w14:textId="77777777" w:rsidR="000256AB" w:rsidRDefault="000256AB" w:rsidP="000256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Rycherys</w:t>
      </w:r>
      <w:proofErr w:type="spellEnd"/>
      <w:r>
        <w:rPr>
          <w:rFonts w:cs="Times New Roman"/>
          <w:szCs w:val="24"/>
        </w:rPr>
        <w:t>(q.v.) brought a plaint of debt against him and four others.</w:t>
      </w:r>
    </w:p>
    <w:p w14:paraId="759934BB" w14:textId="77777777" w:rsidR="000256AB" w:rsidRDefault="000256AB" w:rsidP="000256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1188E438" w14:textId="77777777" w:rsidR="000256AB" w:rsidRDefault="000256AB" w:rsidP="000256AB">
      <w:pPr>
        <w:pStyle w:val="NoSpacing"/>
        <w:rPr>
          <w:rFonts w:cs="Times New Roman"/>
          <w:szCs w:val="24"/>
        </w:rPr>
      </w:pPr>
    </w:p>
    <w:p w14:paraId="4BA7FC9A" w14:textId="77777777" w:rsidR="000256AB" w:rsidRDefault="000256AB" w:rsidP="000256AB">
      <w:pPr>
        <w:pStyle w:val="NoSpacing"/>
        <w:rPr>
          <w:rFonts w:cs="Times New Roman"/>
          <w:szCs w:val="24"/>
        </w:rPr>
      </w:pPr>
    </w:p>
    <w:p w14:paraId="06928BFF" w14:textId="77777777" w:rsidR="000256AB" w:rsidRDefault="000256AB" w:rsidP="000256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February 2024</w:t>
      </w:r>
    </w:p>
    <w:p w14:paraId="589BFCF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1E18A" w14:textId="77777777" w:rsidR="000256AB" w:rsidRDefault="000256AB" w:rsidP="009139A6">
      <w:r>
        <w:separator/>
      </w:r>
    </w:p>
  </w:endnote>
  <w:endnote w:type="continuationSeparator" w:id="0">
    <w:p w14:paraId="19C56734" w14:textId="77777777" w:rsidR="000256AB" w:rsidRDefault="000256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408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EC55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514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4E162" w14:textId="77777777" w:rsidR="000256AB" w:rsidRDefault="000256AB" w:rsidP="009139A6">
      <w:r>
        <w:separator/>
      </w:r>
    </w:p>
  </w:footnote>
  <w:footnote w:type="continuationSeparator" w:id="0">
    <w:p w14:paraId="2CEF71FA" w14:textId="77777777" w:rsidR="000256AB" w:rsidRDefault="000256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681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CCC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C61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6AB"/>
    <w:rsid w:val="000256AB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A6025"/>
  <w15:chartTrackingRefBased/>
  <w15:docId w15:val="{640FB65A-0F7B-42E0-84BF-DD6D3F84A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256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2024-04-03T19:43:00Z</dcterms:created>
  <dcterms:modified xsi:type="dcterms:W3CDTF">2024-04-03T19:44:00Z</dcterms:modified>
</cp:coreProperties>
</file>